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A502" w14:textId="4C5F7262" w:rsidR="00BA00AB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Fulk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de PEMBRUGGE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1363-1409)</w:t>
      </w:r>
    </w:p>
    <w:p w14:paraId="04B3EBE0" w14:textId="056CB4CA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056A4" w14:textId="28E8A054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5B8CAE" w14:textId="4B63C959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Isabel.    (</w:t>
      </w:r>
      <w:hyperlink r:id="rId6" w:history="1">
        <w:r w:rsidRPr="00F3691A">
          <w:rPr>
            <w:rStyle w:val="Hyperlink"/>
            <w:rFonts w:ascii="Times New Roman" w:hAnsi="Times New Roman" w:cs="Times New Roman"/>
            <w:sz w:val="24"/>
            <w:szCs w:val="24"/>
          </w:rPr>
          <w:t>www.ancestry.co.uk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7619DD1" w14:textId="4467E774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273092" w14:textId="3A495A21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Margaret(q.v.).   (ibid.)</w:t>
      </w:r>
    </w:p>
    <w:p w14:paraId="2B136AF2" w14:textId="22FAA048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E39FE2" w14:textId="4E795DA5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0A53CB" w14:textId="6FC85F91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May1409</w:t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14:paraId="7507382E" w14:textId="31033C51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2DAFCA" w14:textId="47BDB358" w:rsid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962470" w14:textId="0D6F8C3E" w:rsidR="00236632" w:rsidRPr="00236632" w:rsidRDefault="002366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sectPr w:rsidR="00236632" w:rsidRPr="002366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8A745" w14:textId="77777777" w:rsidR="00236632" w:rsidRDefault="00236632" w:rsidP="009139A6">
      <w:r>
        <w:separator/>
      </w:r>
    </w:p>
  </w:endnote>
  <w:endnote w:type="continuationSeparator" w:id="0">
    <w:p w14:paraId="501D93E2" w14:textId="77777777" w:rsidR="00236632" w:rsidRDefault="002366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CF9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9E3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5DE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E2641" w14:textId="77777777" w:rsidR="00236632" w:rsidRDefault="00236632" w:rsidP="009139A6">
      <w:r>
        <w:separator/>
      </w:r>
    </w:p>
  </w:footnote>
  <w:footnote w:type="continuationSeparator" w:id="0">
    <w:p w14:paraId="32A32D4B" w14:textId="77777777" w:rsidR="00236632" w:rsidRDefault="002366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921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16A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C01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632"/>
    <w:rsid w:val="000666E0"/>
    <w:rsid w:val="00236632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D1F22"/>
  <w15:chartTrackingRefBased/>
  <w15:docId w15:val="{C98C8E09-D23F-4DFB-8EB3-267E3C37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366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6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2021-03-15T18:16:00Z</dcterms:created>
  <dcterms:modified xsi:type="dcterms:W3CDTF">2021-03-15T18:19:00Z</dcterms:modified>
</cp:coreProperties>
</file>